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613677" w:rsidTr="00613677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677" w:rsidRDefault="00613677" w:rsidP="009A579F">
            <w:r>
              <w:t>Приложение 1</w:t>
            </w:r>
          </w:p>
        </w:tc>
      </w:tr>
      <w:tr w:rsidR="00613677" w:rsidTr="00613677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677" w:rsidRDefault="00613677" w:rsidP="009A579F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613677" w:rsidTr="00613677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677" w:rsidRPr="00613677" w:rsidRDefault="00613677" w:rsidP="00613677">
            <w:pPr>
              <w:rPr>
                <w:lang w:val="en-US"/>
              </w:rPr>
            </w:pPr>
            <w:r>
              <w:t xml:space="preserve">от </w:t>
            </w:r>
            <w:r>
              <w:rPr>
                <w:lang w:val="en-US"/>
              </w:rPr>
              <w:t>_______</w:t>
            </w:r>
            <w:r>
              <w:t xml:space="preserve"> №</w:t>
            </w:r>
            <w:r>
              <w:rPr>
                <w:lang w:val="en-US"/>
              </w:rPr>
              <w:t>_________</w:t>
            </w:r>
          </w:p>
        </w:tc>
      </w:tr>
      <w:tr w:rsidR="00613677" w:rsidTr="00613677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>
            <w:pPr>
              <w:jc w:val="right"/>
            </w:pPr>
          </w:p>
        </w:tc>
      </w:tr>
      <w:tr w:rsidR="00613677" w:rsidTr="00613677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677" w:rsidRDefault="00613677" w:rsidP="009A579F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2019 год и на плановый период 2020 и 2021 годов</w:t>
            </w:r>
          </w:p>
        </w:tc>
      </w:tr>
      <w:tr w:rsidR="00613677" w:rsidTr="00613677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3677" w:rsidRDefault="00613677" w:rsidP="009A579F">
            <w:pPr>
              <w:jc w:val="center"/>
            </w:pPr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3677" w:rsidRDefault="00613677" w:rsidP="009A579F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3677" w:rsidRDefault="00613677" w:rsidP="009A579F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3677" w:rsidRDefault="00613677" w:rsidP="009A579F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3677" w:rsidRDefault="00613677" w:rsidP="009A579F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3677" w:rsidRDefault="00613677" w:rsidP="009A579F">
            <w:pPr>
              <w:jc w:val="center"/>
            </w:pPr>
          </w:p>
        </w:tc>
      </w:tr>
      <w:tr w:rsidR="00613677" w:rsidTr="00613677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тыс. руб.</w:t>
            </w:r>
          </w:p>
        </w:tc>
      </w:tr>
      <w:tr w:rsidR="00613677" w:rsidTr="00613677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677" w:rsidRDefault="00613677" w:rsidP="009A579F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3677" w:rsidRDefault="00613677" w:rsidP="009A579F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3677" w:rsidRDefault="00613677" w:rsidP="009A579F">
            <w:pPr>
              <w:jc w:val="center"/>
            </w:pPr>
            <w:r>
              <w:t>2019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677" w:rsidRDefault="00613677" w:rsidP="009A579F">
            <w:pPr>
              <w:jc w:val="center"/>
            </w:pPr>
            <w:r>
              <w:t>2020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677" w:rsidRDefault="00613677" w:rsidP="009A579F">
            <w:pPr>
              <w:jc w:val="center"/>
            </w:pPr>
            <w:r>
              <w:t>2021 год</w:t>
            </w:r>
          </w:p>
        </w:tc>
      </w:tr>
      <w:tr w:rsidR="00613677" w:rsidTr="00613677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677" w:rsidRDefault="00613677" w:rsidP="009A579F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13677" w:rsidRDefault="00613677" w:rsidP="009A579F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3677" w:rsidRDefault="00613677" w:rsidP="009A579F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677" w:rsidRDefault="00613677" w:rsidP="009A579F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677" w:rsidRDefault="00613677" w:rsidP="009A579F"/>
        </w:tc>
      </w:tr>
    </w:tbl>
    <w:p w:rsidR="00613677" w:rsidRPr="00613677" w:rsidRDefault="00613677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613677" w:rsidTr="00613677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3677" w:rsidRDefault="00613677" w:rsidP="009A579F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3677" w:rsidRDefault="00613677" w:rsidP="009A579F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3677" w:rsidRDefault="00613677" w:rsidP="009A579F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3677" w:rsidRDefault="00613677" w:rsidP="009A579F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3677" w:rsidRDefault="00613677" w:rsidP="009A579F">
            <w:pPr>
              <w:jc w:val="center"/>
            </w:pPr>
            <w:r>
              <w:t>5</w:t>
            </w:r>
          </w:p>
        </w:tc>
      </w:tr>
      <w:tr w:rsidR="00613677" w:rsidTr="00613677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13677" w:rsidRDefault="00613677" w:rsidP="009A579F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7 111 309,8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7 343 592,2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7 226 353,5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4 502 640,0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4 741 280,0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5 044 722,0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4 502 640,0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4 741 280,0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5 044 722,0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39 330,8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39 330,8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39 330,8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1 03 02230 01 0000 110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14 878,8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14 878,8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14 878,8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1 03 02240 01 0000 110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107,2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107,2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107,2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1 03 02250 01 0000 110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27 219,1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27 219,1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27 219,1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1 03 02260 01 0000 110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Pr="000B3ADF" w:rsidRDefault="00613677" w:rsidP="009A579F">
            <w:pPr>
              <w:jc w:val="right"/>
            </w:pPr>
            <w:r w:rsidRPr="000B3ADF">
              <w:t>-2 874,4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Pr="000B3ADF" w:rsidRDefault="00613677" w:rsidP="009A579F">
            <w:pPr>
              <w:jc w:val="right"/>
            </w:pPr>
            <w:r w:rsidRPr="000B3ADF">
              <w:t>-2 874,4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Pr="000B3ADF" w:rsidRDefault="00613677" w:rsidP="009A579F">
            <w:pPr>
              <w:jc w:val="right"/>
            </w:pPr>
            <w:r w:rsidRPr="000B3ADF">
              <w:t>-2 874,4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600 502,0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596 905,0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178 023,0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lastRenderedPageBreak/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562 106,0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558 509,0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139 627,0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6 070,0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6 070,0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6 070,0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32 326,0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32 326,0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32 326,0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968 705,0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968 798,0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968 894,0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586 352,0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586 352,0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586 352,0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382 353,0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382 446,0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382 542,0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208 965,0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213 128,0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217 375,0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598 628,9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596 313,1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593 945,0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467 415,8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467 415,8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467 415,8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400 000,0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400 000,0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400 000,0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7 200,0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7 200,0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7 200,0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215,8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215,8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215,8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60 000,0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60 000,0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60 000,0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lastRenderedPageBreak/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7 723,3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7 897,5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8 137,6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123 489,8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120 999,8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118 391,6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12 650,0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13 546,5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13 546,5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12 650,0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13 546,5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13 546,5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2 824,8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2 860,3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2 897,0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45,0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45,0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45,0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2 779,8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2 815,3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2 852,0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72 550,0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66 950,0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61 850,0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25 800,0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20 200,0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15 100,0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45 000,0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45 000,0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150,0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1 600,0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1 600,0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1 600,0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lastRenderedPageBreak/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104 513,3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104 480,5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105 770,2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6 911 876,6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6 539 154,0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6 816 979,5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6 911 876,6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6 539 154,0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6 816 979,5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41 144,6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42 918,8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2 02 15001 04 0001 150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Дотации бюджетам городских округов на выравнивание бюджетной обеспеченности поселений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41 144,6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42 918,8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1 247 625,1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1 110 027,0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1 125 251,0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2 02 29999 04 0000 150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Прочие субсидии бюджетам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118 905,5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110 127,0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125 351,0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2 02 29999 04 0070 150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999 900,0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999 900,0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999 900,0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2 02 29999 04 0075 150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Субсидии бюджетам городских округов области на 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128 819,6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 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5 194 633,7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5 387 982,4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5 648 809,7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2 785 331,7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2 906 955,8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3 100 652,3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4 148,9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4 286,0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4 421,8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2 009,7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2 070,6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2 132,6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lastRenderedPageBreak/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Субвенции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1 392,2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1 437,9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1 483,2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15 971,8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16 519,8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17 057,4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18 608,2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19 141,0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19 692,2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1 951,2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2 012,1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2 073,5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8 132,2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7 602,9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6 943,4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283 665,1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276 804,4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252 728,3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927,3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957,8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988,2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lastRenderedPageBreak/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Субвенции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289 559,6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300 273,3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311 383,4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76 114,6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76 114,6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76 114,6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19 070,1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19 070,1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19 070,1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7 154,2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7 399,7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7 634,9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1 678 716,6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1 745 456,1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1 824 547,7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631,4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631,4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637,2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lastRenderedPageBreak/>
              <w:t xml:space="preserve">2 02 30024 04 0039 150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32,5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32,5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2 02 30024 04 0040 150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>Субвенции бюджетам городских округов области на проведение мероприятий по отлову и содержанию безнадзорных животных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1 216,4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1 216,4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1 216,4</w:t>
            </w:r>
          </w:p>
        </w:tc>
      </w:tr>
      <w:tr w:rsidR="00613677" w:rsidTr="006136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13677" w:rsidRDefault="00613677" w:rsidP="009A579F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430 162,9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 </w:t>
            </w:r>
          </w:p>
        </w:tc>
      </w:tr>
      <w:tr w:rsidR="00613677" w:rsidTr="00613677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613677" w:rsidRDefault="00613677" w:rsidP="009A579F">
            <w:pPr>
              <w:jc w:val="center"/>
            </w:pPr>
            <w:r>
              <w:t xml:space="preserve">2 02 45159 04 0000 150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13677" w:rsidRDefault="00613677" w:rsidP="009A579F">
            <w:r>
              <w:t>Межбюджетные трансферты, передаваемые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430 162,9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 </w:t>
            </w:r>
          </w:p>
        </w:tc>
      </w:tr>
      <w:tr w:rsidR="00613677" w:rsidTr="00613677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14 023 186,4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>
            <w:pPr>
              <w:jc w:val="right"/>
            </w:pPr>
            <w:r>
              <w:t>13 882 746,2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677" w:rsidRDefault="00613677" w:rsidP="009A579F">
            <w:pPr>
              <w:jc w:val="right"/>
            </w:pPr>
            <w:r>
              <w:t>14 043 333,0</w:t>
            </w:r>
          </w:p>
        </w:tc>
      </w:tr>
      <w:tr w:rsidR="00613677" w:rsidTr="00613677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>
            <w:r>
              <w:t xml:space="preserve">  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</w:tr>
      <w:tr w:rsidR="00613677" w:rsidTr="00613677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</w:tr>
      <w:tr w:rsidR="00613677" w:rsidTr="00613677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>
            <w:r>
              <w:t xml:space="preserve">Председатель комитета по финансам 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</w:tr>
      <w:tr w:rsidR="00613677" w:rsidTr="00613677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>
            <w:r>
              <w:t xml:space="preserve">администрации муниципального образования 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</w:tr>
      <w:tr w:rsidR="00613677" w:rsidTr="00613677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>
            <w:r>
              <w:t>«Город Саратов»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7" w:rsidRDefault="00613677" w:rsidP="009A579F">
            <w:r>
              <w:t>А.С. Струков</w:t>
            </w:r>
          </w:p>
        </w:tc>
      </w:tr>
    </w:tbl>
    <w:p w:rsidR="00613677" w:rsidRPr="00530E7C" w:rsidRDefault="00613677" w:rsidP="00613677"/>
    <w:p w:rsidR="00E2598B" w:rsidRPr="00613677" w:rsidRDefault="00E2598B" w:rsidP="00613677"/>
    <w:sectPr w:rsidR="00E2598B" w:rsidRPr="00613677" w:rsidSect="00F116EF">
      <w:headerReference w:type="even" r:id="rId7"/>
      <w:headerReference w:type="default" r:id="rId8"/>
      <w:pgSz w:w="16838" w:h="11906" w:orient="landscape" w:code="9"/>
      <w:pgMar w:top="851" w:right="1134" w:bottom="851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104" w:rsidRDefault="00250104" w:rsidP="00613677">
      <w:r>
        <w:separator/>
      </w:r>
    </w:p>
  </w:endnote>
  <w:endnote w:type="continuationSeparator" w:id="1">
    <w:p w:rsidR="00250104" w:rsidRDefault="00250104" w:rsidP="006136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104" w:rsidRDefault="00250104" w:rsidP="00613677">
      <w:r>
        <w:separator/>
      </w:r>
    </w:p>
  </w:footnote>
  <w:footnote w:type="continuationSeparator" w:id="1">
    <w:p w:rsidR="00250104" w:rsidRDefault="00250104" w:rsidP="006136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677" w:rsidRDefault="003F681A" w:rsidP="000228B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1367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13677" w:rsidRDefault="0061367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677" w:rsidRDefault="003F681A" w:rsidP="000228B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1367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116EF">
      <w:rPr>
        <w:rStyle w:val="a7"/>
        <w:noProof/>
      </w:rPr>
      <w:t>7</w:t>
    </w:r>
    <w:r>
      <w:rPr>
        <w:rStyle w:val="a7"/>
      </w:rPr>
      <w:fldChar w:fldCharType="end"/>
    </w:r>
  </w:p>
  <w:p w:rsidR="00613677" w:rsidRDefault="0061367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13677"/>
    <w:rsid w:val="000B3ADF"/>
    <w:rsid w:val="00222E13"/>
    <w:rsid w:val="00250104"/>
    <w:rsid w:val="002C3F39"/>
    <w:rsid w:val="003F681A"/>
    <w:rsid w:val="00613677"/>
    <w:rsid w:val="006808C6"/>
    <w:rsid w:val="007D359E"/>
    <w:rsid w:val="00A24CAF"/>
    <w:rsid w:val="00B912FD"/>
    <w:rsid w:val="00CB04FF"/>
    <w:rsid w:val="00E2598B"/>
    <w:rsid w:val="00EA4BA7"/>
    <w:rsid w:val="00F116EF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136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13677"/>
  </w:style>
  <w:style w:type="paragraph" w:styleId="a5">
    <w:name w:val="footer"/>
    <w:basedOn w:val="a"/>
    <w:link w:val="a6"/>
    <w:uiPriority w:val="99"/>
    <w:semiHidden/>
    <w:unhideWhenUsed/>
    <w:rsid w:val="006136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3677"/>
  </w:style>
  <w:style w:type="character" w:styleId="a7">
    <w:name w:val="page number"/>
    <w:basedOn w:val="a0"/>
    <w:uiPriority w:val="99"/>
    <w:semiHidden/>
    <w:unhideWhenUsed/>
    <w:rsid w:val="006136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7</TotalTime>
  <Pages>7</Pages>
  <Words>2150</Words>
  <Characters>12256</Characters>
  <Application>Microsoft Office Word</Application>
  <DocSecurity>0</DocSecurity>
  <Lines>102</Lines>
  <Paragraphs>28</Paragraphs>
  <ScaleCrop>false</ScaleCrop>
  <Company/>
  <LinksUpToDate>false</LinksUpToDate>
  <CharactersWithSpaces>14378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SimkinaTU</dc:creator>
  <cp:keywords/>
  <dc:description/>
  <cp:lastModifiedBy>KalaevaEU</cp:lastModifiedBy>
  <cp:revision>5</cp:revision>
  <cp:lastPrinted>2018-10-22T10:38:00Z</cp:lastPrinted>
  <dcterms:created xsi:type="dcterms:W3CDTF">2018-10-18T06:51:00Z</dcterms:created>
  <dcterms:modified xsi:type="dcterms:W3CDTF">2018-10-22T10:39:00Z</dcterms:modified>
</cp:coreProperties>
</file>